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FE69DE" w:rsidTr="00CA1B8F"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FE69DE" w:rsidRPr="00CA1B8F" w:rsidRDefault="00996D18" w:rsidP="00CA1B8F">
            <w:pPr>
              <w:tabs>
                <w:tab w:val="left" w:pos="3969"/>
              </w:tabs>
              <w:jc w:val="center"/>
              <w:rPr>
                <w:sz w:val="20"/>
                <w:szCs w:val="20"/>
              </w:rPr>
            </w:pPr>
            <w:r w:rsidRPr="00CA1B8F">
              <w:rPr>
                <w:noProof/>
                <w:sz w:val="20"/>
                <w:szCs w:val="20"/>
                <w:lang w:eastAsia="hu-H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0" b="0"/>
                  <wp:wrapNone/>
                  <wp:docPr id="2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E69DE" w:rsidRPr="00CA1B8F" w:rsidRDefault="00FE69DE" w:rsidP="00CA1B8F">
            <w:pPr>
              <w:tabs>
                <w:tab w:val="left" w:pos="3969"/>
              </w:tabs>
              <w:rPr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69DE" w:rsidRPr="00CA1B8F" w:rsidRDefault="00996D18" w:rsidP="00CA1B8F">
            <w:pPr>
              <w:tabs>
                <w:tab w:val="left" w:pos="3969"/>
              </w:tabs>
              <w:ind w:left="5900" w:right="69" w:hanging="567"/>
              <w:rPr>
                <w:sz w:val="20"/>
                <w:szCs w:val="20"/>
              </w:rPr>
            </w:pPr>
            <w:r w:rsidRPr="00CA1B8F">
              <w:rPr>
                <w:noProof/>
                <w:sz w:val="20"/>
                <w:szCs w:val="20"/>
                <w:lang w:eastAsia="hu-HU"/>
              </w:rPr>
              <w:drawing>
                <wp:inline distT="0" distB="0" distL="0" distR="0">
                  <wp:extent cx="527050" cy="736600"/>
                  <wp:effectExtent l="0" t="0" r="0" b="0"/>
                  <wp:docPr id="5" name="Kép 3" descr="papkeszicimernegat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3" descr="papkeszicimernegat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6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B8F" w:rsidTr="00CA1B8F"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CA1B8F" w:rsidRPr="00CA1B8F" w:rsidRDefault="00CA1B8F" w:rsidP="00CA1B8F">
            <w:pPr>
              <w:tabs>
                <w:tab w:val="left" w:pos="3969"/>
              </w:tabs>
              <w:jc w:val="center"/>
              <w:rPr>
                <w:b/>
                <w:noProof/>
                <w:sz w:val="20"/>
                <w:szCs w:val="20"/>
              </w:rPr>
            </w:pPr>
            <w:r w:rsidRPr="00CA1B8F">
              <w:rPr>
                <w:b/>
                <w:noProof/>
                <w:sz w:val="20"/>
                <w:szCs w:val="20"/>
              </w:rPr>
              <w:t>Balatonfűzfő Város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</w:tcPr>
          <w:p w:rsidR="00CA1B8F" w:rsidRPr="00CA1B8F" w:rsidRDefault="00CA1B8F" w:rsidP="00CA1B8F">
            <w:pPr>
              <w:tabs>
                <w:tab w:val="left" w:pos="3969"/>
              </w:tabs>
              <w:ind w:left="6000" w:hanging="1092"/>
              <w:rPr>
                <w:b/>
                <w:noProof/>
                <w:sz w:val="20"/>
                <w:szCs w:val="20"/>
                <w:lang w:eastAsia="hu-HU"/>
              </w:rPr>
            </w:pPr>
            <w:r w:rsidRPr="00CA1B8F">
              <w:rPr>
                <w:b/>
                <w:noProof/>
                <w:sz w:val="20"/>
                <w:szCs w:val="20"/>
                <w:lang w:eastAsia="hu-HU"/>
              </w:rPr>
              <w:t>Papkeszi Község</w:t>
            </w:r>
          </w:p>
        </w:tc>
      </w:tr>
      <w:tr w:rsidR="00CA1B8F" w:rsidTr="00FE69DE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A1B8F" w:rsidRPr="00CA1B8F" w:rsidRDefault="00CA1B8F" w:rsidP="00CA1B8F">
            <w:pPr>
              <w:tabs>
                <w:tab w:val="left" w:pos="3969"/>
              </w:tabs>
              <w:jc w:val="center"/>
              <w:rPr>
                <w:b/>
                <w:noProof/>
                <w:sz w:val="20"/>
                <w:szCs w:val="20"/>
              </w:rPr>
            </w:pPr>
            <w:r w:rsidRPr="00CA1B8F">
              <w:rPr>
                <w:b/>
                <w:noProof/>
                <w:sz w:val="20"/>
                <w:szCs w:val="20"/>
              </w:rPr>
              <w:t>Polgármestere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A1B8F" w:rsidRPr="00CA1B8F" w:rsidRDefault="00CA1B8F" w:rsidP="00CA1B8F">
            <w:pPr>
              <w:tabs>
                <w:tab w:val="left" w:pos="3969"/>
              </w:tabs>
              <w:ind w:left="5900" w:hanging="850"/>
              <w:rPr>
                <w:b/>
                <w:noProof/>
                <w:sz w:val="20"/>
                <w:szCs w:val="20"/>
                <w:lang w:eastAsia="hu-HU"/>
              </w:rPr>
            </w:pPr>
            <w:r w:rsidRPr="00CA1B8F">
              <w:rPr>
                <w:b/>
                <w:noProof/>
                <w:sz w:val="20"/>
                <w:szCs w:val="20"/>
                <w:lang w:eastAsia="hu-HU"/>
              </w:rPr>
              <w:t>Polgármestere</w:t>
            </w:r>
          </w:p>
        </w:tc>
      </w:tr>
    </w:tbl>
    <w:p w:rsidR="00FE69DE" w:rsidRDefault="00FE69DE" w:rsidP="00FE69DE"/>
    <w:p w:rsidR="00FE69DE" w:rsidRDefault="00FE69DE" w:rsidP="00FE69DE"/>
    <w:p w:rsidR="0047680B" w:rsidRDefault="00CA1B8F" w:rsidP="00CA1B8F">
      <w:pPr>
        <w:jc w:val="center"/>
        <w:rPr>
          <w:b/>
          <w:sz w:val="36"/>
          <w:szCs w:val="36"/>
        </w:rPr>
      </w:pPr>
      <w:r w:rsidRPr="00CA1B8F">
        <w:rPr>
          <w:b/>
          <w:sz w:val="36"/>
          <w:szCs w:val="36"/>
        </w:rPr>
        <w:t>MEGHÍVÓ</w:t>
      </w:r>
    </w:p>
    <w:p w:rsidR="00CA1B8F" w:rsidRDefault="00CA1B8F" w:rsidP="00CA1B8F">
      <w:pPr>
        <w:jc w:val="center"/>
        <w:rPr>
          <w:b/>
          <w:sz w:val="36"/>
          <w:szCs w:val="36"/>
        </w:rPr>
      </w:pPr>
    </w:p>
    <w:p w:rsidR="00CA1B8F" w:rsidRPr="006C12D4" w:rsidRDefault="006C12D4" w:rsidP="00CA1B8F">
      <w:pPr>
        <w:jc w:val="center"/>
      </w:pPr>
      <w:r w:rsidRPr="006C12D4">
        <w:t>Balatonfűzfő Város Önkormányzatának Képviselő-testülete</w:t>
      </w:r>
    </w:p>
    <w:p w:rsidR="006C12D4" w:rsidRPr="006C12D4" w:rsidRDefault="006C12D4" w:rsidP="00CA1B8F">
      <w:pPr>
        <w:jc w:val="center"/>
      </w:pPr>
      <w:r w:rsidRPr="006C12D4">
        <w:t>Papkeszi Község Önkormányzatának Képviselő-testülete</w:t>
      </w:r>
    </w:p>
    <w:p w:rsidR="006C12D4" w:rsidRPr="006C12D4" w:rsidRDefault="006C12D4" w:rsidP="00CA1B8F">
      <w:pPr>
        <w:jc w:val="center"/>
        <w:rPr>
          <w:b/>
          <w:sz w:val="28"/>
          <w:szCs w:val="28"/>
        </w:rPr>
      </w:pPr>
      <w:r w:rsidRPr="006C12D4">
        <w:rPr>
          <w:b/>
          <w:sz w:val="28"/>
          <w:szCs w:val="28"/>
        </w:rPr>
        <w:t>2023. március 31. napján (pénteken)</w:t>
      </w:r>
    </w:p>
    <w:p w:rsidR="006C12D4" w:rsidRPr="006C12D4" w:rsidRDefault="006C12D4" w:rsidP="00CA1B8F">
      <w:pPr>
        <w:jc w:val="center"/>
        <w:rPr>
          <w:b/>
          <w:sz w:val="28"/>
          <w:szCs w:val="28"/>
        </w:rPr>
      </w:pPr>
      <w:r w:rsidRPr="006C12D4">
        <w:rPr>
          <w:b/>
          <w:sz w:val="28"/>
          <w:szCs w:val="28"/>
        </w:rPr>
        <w:t xml:space="preserve">14.30 órakor </w:t>
      </w:r>
    </w:p>
    <w:p w:rsidR="006C12D4" w:rsidRPr="006C12D4" w:rsidRDefault="006C12D4" w:rsidP="00CA1B8F">
      <w:pPr>
        <w:jc w:val="center"/>
      </w:pPr>
      <w:proofErr w:type="gramStart"/>
      <w:r w:rsidRPr="006C12D4">
        <w:t>rendkívüli</w:t>
      </w:r>
      <w:proofErr w:type="gramEnd"/>
      <w:r w:rsidRPr="006C12D4">
        <w:t xml:space="preserve"> együttes képviselő-testületi ülést tart,</w:t>
      </w:r>
    </w:p>
    <w:p w:rsidR="006C12D4" w:rsidRPr="006C12D4" w:rsidRDefault="006C12D4" w:rsidP="00CA1B8F">
      <w:pPr>
        <w:jc w:val="center"/>
      </w:pPr>
      <w:proofErr w:type="gramStart"/>
      <w:r w:rsidRPr="006C12D4">
        <w:t>melyre</w:t>
      </w:r>
      <w:proofErr w:type="gramEnd"/>
      <w:r w:rsidRPr="006C12D4">
        <w:t xml:space="preserve"> tisztelettel meghívjuk</w:t>
      </w:r>
    </w:p>
    <w:p w:rsidR="006C12D4" w:rsidRDefault="006C12D4" w:rsidP="00CA1B8F">
      <w:pPr>
        <w:jc w:val="center"/>
        <w:rPr>
          <w:b/>
        </w:rPr>
      </w:pPr>
    </w:p>
    <w:p w:rsidR="006C12D4" w:rsidRDefault="006C12D4" w:rsidP="00CA1B8F">
      <w:pPr>
        <w:jc w:val="center"/>
        <w:rPr>
          <w:b/>
        </w:rPr>
      </w:pPr>
    </w:p>
    <w:p w:rsidR="006C12D4" w:rsidRDefault="006C12D4" w:rsidP="006C12D4">
      <w:pPr>
        <w:jc w:val="both"/>
      </w:pPr>
      <w:r w:rsidRPr="001F4378">
        <w:rPr>
          <w:u w:val="single"/>
        </w:rPr>
        <w:t>Az ülés helye</w:t>
      </w:r>
      <w:r>
        <w:t>:</w:t>
      </w:r>
      <w:r>
        <w:tab/>
        <w:t>Balatonfűzfő Városháza</w:t>
      </w:r>
    </w:p>
    <w:p w:rsidR="006C12D4" w:rsidRDefault="006C12D4" w:rsidP="006C12D4">
      <w:pPr>
        <w:jc w:val="both"/>
      </w:pPr>
      <w:r>
        <w:tab/>
      </w:r>
      <w:r>
        <w:tab/>
        <w:t>8184 Balatonfűzfő, Nike krt. 1.</w:t>
      </w:r>
    </w:p>
    <w:p w:rsidR="006C12D4" w:rsidRDefault="006C12D4" w:rsidP="006C12D4">
      <w:pPr>
        <w:jc w:val="both"/>
      </w:pPr>
    </w:p>
    <w:p w:rsidR="006C12D4" w:rsidRDefault="001F4378" w:rsidP="006C12D4">
      <w:pPr>
        <w:jc w:val="both"/>
        <w:rPr>
          <w:u w:val="single"/>
        </w:rPr>
      </w:pPr>
      <w:r>
        <w:rPr>
          <w:u w:val="single"/>
        </w:rPr>
        <w:t>Napirendi javaslat:</w:t>
      </w:r>
    </w:p>
    <w:p w:rsidR="001F4378" w:rsidRDefault="001F4378" w:rsidP="006C12D4">
      <w:pPr>
        <w:jc w:val="both"/>
        <w:rPr>
          <w:u w:val="single"/>
        </w:rPr>
      </w:pPr>
    </w:p>
    <w:p w:rsidR="001F4378" w:rsidRDefault="001F4378" w:rsidP="001F4378">
      <w:pPr>
        <w:numPr>
          <w:ilvl w:val="0"/>
          <w:numId w:val="1"/>
        </w:numPr>
        <w:jc w:val="both"/>
      </w:pPr>
      <w:r w:rsidRPr="008330F2">
        <w:t>Balatonfűzfő Város Önkormányzata és Papkeszi Községi Önkormányzat között</w:t>
      </w:r>
      <w:r w:rsidR="005945D6">
        <w:t xml:space="preserve"> – a „Vadrózsa” Napköziotthonos Tagóvoda működtetése tárgyában -</w:t>
      </w:r>
      <w:r w:rsidRPr="008330F2">
        <w:t xml:space="preserve"> 2018. december 28-án létr</w:t>
      </w:r>
      <w:r>
        <w:t>ejött felada</w:t>
      </w:r>
      <w:r w:rsidR="00DE3659">
        <w:t>tellátási szerződés módosítása</w:t>
      </w:r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</w:p>
    <w:p w:rsidR="001F4378" w:rsidRDefault="00DE3659" w:rsidP="001F4378">
      <w:pPr>
        <w:jc w:val="both"/>
      </w:pPr>
      <w:r>
        <w:t>Balatonfűzfő, 2023. március 30.</w:t>
      </w:r>
      <w:bookmarkStart w:id="0" w:name="_GoBack"/>
      <w:bookmarkEnd w:id="0"/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</w:p>
    <w:p w:rsidR="00996D18" w:rsidRDefault="00996D18" w:rsidP="001F4378">
      <w:pPr>
        <w:jc w:val="both"/>
      </w:pPr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  <w:r>
        <w:t>Szanyi Szilvia s.k.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Ráczkevi</w:t>
      </w:r>
      <w:proofErr w:type="spellEnd"/>
      <w:r>
        <w:t xml:space="preserve"> Lajos s.k.</w:t>
      </w:r>
    </w:p>
    <w:p w:rsidR="001F4378" w:rsidRDefault="001F4378" w:rsidP="001F4378">
      <w:pPr>
        <w:jc w:val="both"/>
      </w:pPr>
      <w:proofErr w:type="gramStart"/>
      <w:r>
        <w:t>polgármester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polgármester</w:t>
      </w:r>
      <w:proofErr w:type="spellEnd"/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</w:p>
    <w:p w:rsidR="001F4378" w:rsidRDefault="001F4378" w:rsidP="001F4378">
      <w:pPr>
        <w:jc w:val="both"/>
      </w:pPr>
    </w:p>
    <w:p w:rsidR="001F4378" w:rsidRPr="001F4378" w:rsidRDefault="001F4378" w:rsidP="001F4378">
      <w:pPr>
        <w:jc w:val="both"/>
      </w:pPr>
    </w:p>
    <w:sectPr w:rsidR="001F4378" w:rsidRPr="001F4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7848"/>
    <w:multiLevelType w:val="hybridMultilevel"/>
    <w:tmpl w:val="440A968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8F"/>
    <w:rsid w:val="001F4378"/>
    <w:rsid w:val="0047680B"/>
    <w:rsid w:val="005945D6"/>
    <w:rsid w:val="006C12D4"/>
    <w:rsid w:val="00996D18"/>
    <w:rsid w:val="00CA1B8F"/>
    <w:rsid w:val="00DE3659"/>
    <w:rsid w:val="00FE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72D9"/>
  <w15:chartTrackingRefBased/>
  <w15:docId w15:val="{A18DFA49-F932-454C-8EF9-1BAC598C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69DE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%20Vostro\Documents\Egy&#233;ni%20Office-sablonok\polg&#225;rmester%20fejl&#233;c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polgármester fejléc</Template>
  <TotalTime>57</TotalTime>
  <Pages>1</Pages>
  <Words>94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cp:lastPrinted>2023-03-28T07:28:00Z</cp:lastPrinted>
  <dcterms:created xsi:type="dcterms:W3CDTF">2023-03-28T06:33:00Z</dcterms:created>
  <dcterms:modified xsi:type="dcterms:W3CDTF">2023-03-30T07:00:00Z</dcterms:modified>
</cp:coreProperties>
</file>